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7C631D" w:rsidRPr="00BD7E02" w:rsidTr="00BD7E02">
        <w:trPr>
          <w:trHeight w:val="1701"/>
        </w:trPr>
        <w:tc>
          <w:tcPr>
            <w:tcW w:w="9628" w:type="dxa"/>
          </w:tcPr>
          <w:p w:rsidR="007C631D" w:rsidRPr="00BD7E02" w:rsidRDefault="007C631D" w:rsidP="00BD7E02">
            <w:pPr>
              <w:pStyle w:val="Title"/>
              <w:rPr>
                <w:b/>
                <w:bCs/>
              </w:rPr>
            </w:pPr>
            <w:r w:rsidRPr="00BD7E02">
              <w:rPr>
                <w:b/>
                <w:bCs/>
              </w:rPr>
              <w:t>ШЕПТИЦЬКА МІСЬКА РАДА</w:t>
            </w:r>
          </w:p>
          <w:p w:rsidR="007C631D" w:rsidRPr="00BD7E02" w:rsidRDefault="007C631D" w:rsidP="00BD7E02">
            <w:pPr>
              <w:pStyle w:val="Title"/>
              <w:rPr>
                <w:b/>
                <w:bCs/>
              </w:rPr>
            </w:pPr>
          </w:p>
          <w:p w:rsidR="007C631D" w:rsidRPr="00BD7E02" w:rsidRDefault="007C631D" w:rsidP="00BD7E02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сорок сьома</w:t>
            </w:r>
            <w:r w:rsidRPr="00BD7E02">
              <w:rPr>
                <w:b/>
                <w:bCs/>
              </w:rPr>
              <w:t xml:space="preserve"> сесія восьмого скликання</w:t>
            </w:r>
          </w:p>
          <w:p w:rsidR="007C631D" w:rsidRPr="00BD7E02" w:rsidRDefault="007C631D" w:rsidP="00BD7E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7E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7C631D" w:rsidRPr="00BD7E02" w:rsidRDefault="007C631D" w:rsidP="00BD7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7C631D" w:rsidRPr="00BD7E02" w:rsidTr="00BD7E0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C631D" w:rsidRPr="0009162A" w:rsidRDefault="007C631D" w:rsidP="00265D8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09162A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7C631D" w:rsidRPr="00BD7E02" w:rsidRDefault="007C631D" w:rsidP="00265D8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C631D" w:rsidRPr="00BD7E02" w:rsidRDefault="007C631D" w:rsidP="00265D8D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09162A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3261</w:t>
                  </w:r>
                </w:p>
              </w:tc>
            </w:tr>
          </w:tbl>
          <w:p w:rsidR="007C631D" w:rsidRPr="00BD7E02" w:rsidRDefault="007C631D" w:rsidP="00BD7E02">
            <w:pPr>
              <w:spacing w:after="0" w:line="240" w:lineRule="auto"/>
              <w:jc w:val="center"/>
            </w:pPr>
          </w:p>
        </w:tc>
      </w:tr>
    </w:tbl>
    <w:p w:rsidR="007C631D" w:rsidRPr="004D7CAC" w:rsidRDefault="007C631D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8.5pt;width:33.95pt;height:48.15pt;z-index:-251658240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7C631D" w:rsidRPr="004D7CAC" w:rsidRDefault="007C631D" w:rsidP="003519DC">
      <w:pPr>
        <w:spacing w:after="0" w:line="240" w:lineRule="auto"/>
        <w:jc w:val="center"/>
      </w:pPr>
    </w:p>
    <w:tbl>
      <w:tblPr>
        <w:tblW w:w="0" w:type="auto"/>
        <w:tblLook w:val="01E0"/>
      </w:tblPr>
      <w:tblGrid>
        <w:gridCol w:w="4139"/>
      </w:tblGrid>
      <w:tr w:rsidR="007C631D" w:rsidRPr="00D423B3" w:rsidTr="00BD7E02">
        <w:trPr>
          <w:trHeight w:val="322"/>
        </w:trPr>
        <w:tc>
          <w:tcPr>
            <w:tcW w:w="4139" w:type="dxa"/>
            <w:vMerge w:val="restart"/>
          </w:tcPr>
          <w:p w:rsidR="007C631D" w:rsidRPr="00D423B3" w:rsidRDefault="007C631D" w:rsidP="005064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23B3">
              <w:rPr>
                <w:rFonts w:ascii="Times New Roman" w:hAnsi="Times New Roman"/>
                <w:b/>
                <w:sz w:val="28"/>
                <w:szCs w:val="28"/>
              </w:rPr>
              <w:t>Про затвердження місцевих програм в медичній галузі  на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D423B3">
              <w:rPr>
                <w:rFonts w:ascii="Times New Roman" w:hAnsi="Times New Roman"/>
                <w:b/>
                <w:sz w:val="28"/>
                <w:szCs w:val="28"/>
              </w:rPr>
              <w:t xml:space="preserve"> рік</w:t>
            </w:r>
          </w:p>
        </w:tc>
      </w:tr>
      <w:tr w:rsidR="007C631D" w:rsidRPr="00D423B3" w:rsidTr="00BD7E02">
        <w:trPr>
          <w:trHeight w:val="322"/>
        </w:trPr>
        <w:tc>
          <w:tcPr>
            <w:tcW w:w="4139" w:type="dxa"/>
            <w:vMerge/>
          </w:tcPr>
          <w:p w:rsidR="007C631D" w:rsidRPr="00D423B3" w:rsidRDefault="007C631D" w:rsidP="00BD7E0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7C631D" w:rsidRPr="00D423B3" w:rsidRDefault="007C631D" w:rsidP="005446E9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631D" w:rsidRPr="00D423B3" w:rsidRDefault="007C631D" w:rsidP="00720CD9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23B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частини 1 </w:t>
      </w:r>
      <w:r w:rsidRPr="00D423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Pr="00D423B3">
        <w:rPr>
          <w:rFonts w:ascii="Times New Roman" w:hAnsi="Times New Roman" w:cs="Times New Roman"/>
          <w:sz w:val="28"/>
          <w:szCs w:val="28"/>
          <w:lang w:val="uk-UA"/>
        </w:rPr>
        <w:t xml:space="preserve">статтею 91 Бюджетного кодексу України, </w:t>
      </w:r>
      <w:r w:rsidRPr="00D423B3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Червоноградс</w:t>
      </w:r>
      <w:r w:rsidRPr="00D423B3">
        <w:rPr>
          <w:rFonts w:ascii="Times New Roman" w:hAnsi="Times New Roman" w:cs="Times New Roman"/>
          <w:sz w:val="28"/>
          <w:szCs w:val="28"/>
          <w:lang w:val="uk-UA"/>
        </w:rPr>
        <w:t>ька міська рада</w:t>
      </w:r>
    </w:p>
    <w:p w:rsidR="007C631D" w:rsidRPr="00D423B3" w:rsidRDefault="007C631D" w:rsidP="00720CD9">
      <w:pPr>
        <w:spacing w:before="120" w:after="120"/>
        <w:ind w:firstLine="851"/>
        <w:rPr>
          <w:rFonts w:ascii="Times New Roman" w:hAnsi="Times New Roman"/>
          <w:bCs/>
          <w:spacing w:val="60"/>
          <w:sz w:val="28"/>
          <w:szCs w:val="28"/>
        </w:rPr>
      </w:pPr>
      <w:r w:rsidRPr="00D423B3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7C631D" w:rsidRPr="00D423B3" w:rsidRDefault="007C631D" w:rsidP="00720CD9">
      <w:pPr>
        <w:numPr>
          <w:ilvl w:val="0"/>
          <w:numId w:val="1"/>
        </w:numPr>
        <w:tabs>
          <w:tab w:val="clear" w:pos="1200"/>
          <w:tab w:val="num" w:pos="-1680"/>
        </w:tabs>
        <w:spacing w:after="0" w:line="240" w:lineRule="auto"/>
        <w:ind w:left="0" w:right="-23"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Затвердити:</w:t>
      </w:r>
    </w:p>
    <w:p w:rsidR="007C631D" w:rsidRPr="00D423B3" w:rsidRDefault="007C631D" w:rsidP="00720CD9">
      <w:pPr>
        <w:tabs>
          <w:tab w:val="num" w:pos="1440"/>
        </w:tabs>
        <w:ind w:right="-23"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1.1.Програму розвитку та фінансової підтримки комунального підприємства «Центральна міська лікарня Червоноградської міської ради» на 202</w:t>
      </w:r>
      <w:r>
        <w:rPr>
          <w:rFonts w:ascii="Times New Roman" w:hAnsi="Times New Roman"/>
          <w:sz w:val="28"/>
          <w:szCs w:val="28"/>
        </w:rPr>
        <w:t>5</w:t>
      </w:r>
      <w:r w:rsidRPr="00D423B3">
        <w:rPr>
          <w:rFonts w:ascii="Times New Roman" w:hAnsi="Times New Roman"/>
          <w:sz w:val="28"/>
          <w:szCs w:val="28"/>
        </w:rPr>
        <w:t xml:space="preserve"> рік;</w:t>
      </w:r>
    </w:p>
    <w:p w:rsidR="007C631D" w:rsidRPr="00D423B3" w:rsidRDefault="007C631D" w:rsidP="00720CD9">
      <w:pPr>
        <w:tabs>
          <w:tab w:val="num" w:pos="1440"/>
        </w:tabs>
        <w:ind w:right="-23"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1.2.Програму розвитку та фінансової підтримки комунального некомерційного підприємства «Соснівська міська лікарня Червоноградської міської ради» на 202</w:t>
      </w:r>
      <w:r>
        <w:rPr>
          <w:rFonts w:ascii="Times New Roman" w:hAnsi="Times New Roman"/>
          <w:sz w:val="28"/>
          <w:szCs w:val="28"/>
        </w:rPr>
        <w:t>5</w:t>
      </w:r>
      <w:r w:rsidRPr="00D423B3">
        <w:rPr>
          <w:rFonts w:ascii="Times New Roman" w:hAnsi="Times New Roman"/>
          <w:sz w:val="28"/>
          <w:szCs w:val="28"/>
        </w:rPr>
        <w:t xml:space="preserve"> рік;</w:t>
      </w:r>
    </w:p>
    <w:p w:rsidR="007C631D" w:rsidRPr="00D423B3" w:rsidRDefault="007C631D" w:rsidP="00720C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1.3.Комплексну програма фінансової підтримки Комунального </w:t>
      </w:r>
      <w:r>
        <w:rPr>
          <w:rFonts w:ascii="Times New Roman" w:hAnsi="Times New Roman"/>
          <w:sz w:val="28"/>
          <w:szCs w:val="28"/>
        </w:rPr>
        <w:t xml:space="preserve">некомерційного </w:t>
      </w:r>
      <w:r w:rsidRPr="00D423B3">
        <w:rPr>
          <w:rFonts w:ascii="Times New Roman" w:hAnsi="Times New Roman"/>
          <w:sz w:val="28"/>
          <w:szCs w:val="28"/>
        </w:rPr>
        <w:t>підприємства «Центр первинної медико-санітарної допомоги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Шептицької міської ради</w:t>
      </w:r>
      <w:r w:rsidRPr="00D423B3">
        <w:rPr>
          <w:rFonts w:ascii="Times New Roman" w:hAnsi="Times New Roman"/>
          <w:sz w:val="28"/>
          <w:szCs w:val="28"/>
        </w:rPr>
        <w:t>» та його розвитку на 202</w:t>
      </w:r>
      <w:r>
        <w:rPr>
          <w:rFonts w:ascii="Times New Roman" w:hAnsi="Times New Roman"/>
          <w:sz w:val="28"/>
          <w:szCs w:val="28"/>
        </w:rPr>
        <w:t>5</w:t>
      </w:r>
      <w:r w:rsidRPr="00D423B3">
        <w:rPr>
          <w:rFonts w:ascii="Times New Roman" w:hAnsi="Times New Roman"/>
          <w:sz w:val="28"/>
          <w:szCs w:val="28"/>
        </w:rPr>
        <w:t xml:space="preserve"> рік; </w:t>
      </w:r>
    </w:p>
    <w:p w:rsidR="007C631D" w:rsidRPr="00D423B3" w:rsidRDefault="007C631D" w:rsidP="00720C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1.4.Програму відшкодування вартості послуг наданих пільговим категоріям населення комунальним підприємством «Червоноградська міська стоматологічна полiклiнiка» на 202</w:t>
      </w:r>
      <w:r>
        <w:rPr>
          <w:rFonts w:ascii="Times New Roman" w:hAnsi="Times New Roman"/>
          <w:sz w:val="28"/>
          <w:szCs w:val="28"/>
        </w:rPr>
        <w:t>5</w:t>
      </w:r>
      <w:r w:rsidRPr="00D423B3">
        <w:rPr>
          <w:rFonts w:ascii="Times New Roman" w:hAnsi="Times New Roman"/>
          <w:sz w:val="28"/>
          <w:szCs w:val="28"/>
        </w:rPr>
        <w:t xml:space="preserve"> рiк,</w:t>
      </w:r>
    </w:p>
    <w:p w:rsidR="007C631D" w:rsidRPr="00D423B3" w:rsidRDefault="007C631D" w:rsidP="00720C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 що додаються.</w:t>
      </w:r>
    </w:p>
    <w:p w:rsidR="007C631D" w:rsidRPr="00D423B3" w:rsidRDefault="007C631D" w:rsidP="00720CD9">
      <w:pPr>
        <w:pStyle w:val="a"/>
        <w:ind w:firstLine="360"/>
        <w:jc w:val="both"/>
        <w:rPr>
          <w:rFonts w:ascii="Times New Roman" w:hAnsi="Times New Roman" w:cs="Times New Roman"/>
          <w:lang w:val="uk-UA"/>
        </w:rPr>
      </w:pPr>
      <w:r w:rsidRPr="00D423B3">
        <w:rPr>
          <w:rFonts w:ascii="Times New Roman" w:hAnsi="Times New Roman" w:cs="Times New Roman"/>
          <w:lang w:val="uk-UA"/>
        </w:rPr>
        <w:t>Головний розп</w:t>
      </w:r>
      <w:bookmarkStart w:id="0" w:name="_GoBack"/>
      <w:bookmarkEnd w:id="0"/>
      <w:r w:rsidRPr="00D423B3">
        <w:rPr>
          <w:rFonts w:ascii="Times New Roman" w:hAnsi="Times New Roman" w:cs="Times New Roman"/>
          <w:lang w:val="uk-UA"/>
        </w:rPr>
        <w:t>орядник коштів – відділ охорони здоров</w:t>
      </w:r>
      <w:r w:rsidRPr="00D423B3">
        <w:rPr>
          <w:rFonts w:ascii="Times New Roman" w:hAnsi="Times New Roman" w:cs="Times New Roman"/>
          <w:bCs/>
          <w:color w:val="000000"/>
          <w:spacing w:val="20"/>
          <w:lang w:val="uk-UA"/>
        </w:rPr>
        <w:t>’</w:t>
      </w:r>
      <w:r w:rsidRPr="00D423B3">
        <w:rPr>
          <w:rFonts w:ascii="Times New Roman" w:hAnsi="Times New Roman" w:cs="Times New Roman"/>
          <w:lang w:val="uk-UA"/>
        </w:rPr>
        <w:t xml:space="preserve">я </w:t>
      </w:r>
      <w:r>
        <w:rPr>
          <w:rFonts w:ascii="Times New Roman" w:hAnsi="Times New Roman" w:cs="Times New Roman"/>
          <w:lang w:val="uk-UA"/>
        </w:rPr>
        <w:t xml:space="preserve">Шептицької </w:t>
      </w:r>
      <w:r w:rsidRPr="00D423B3">
        <w:rPr>
          <w:rFonts w:ascii="Times New Roman" w:hAnsi="Times New Roman" w:cs="Times New Roman"/>
          <w:lang w:val="uk-UA"/>
        </w:rPr>
        <w:t>міської ради.</w:t>
      </w:r>
    </w:p>
    <w:p w:rsidR="007C631D" w:rsidRPr="00D423B3" w:rsidRDefault="007C631D" w:rsidP="00720CD9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2.</w:t>
      </w:r>
      <w:r w:rsidRPr="00D423B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23B3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охорони здоров’я, праці та соціальної політики, освіти, культури, духовного відродження, сім»ї, молоді та спорту  (Ку</w:t>
      </w:r>
      <w:r>
        <w:rPr>
          <w:rFonts w:ascii="Times New Roman" w:hAnsi="Times New Roman"/>
          <w:sz w:val="28"/>
          <w:szCs w:val="28"/>
        </w:rPr>
        <w:t>рівчак Н</w:t>
      </w:r>
      <w:r w:rsidRPr="00D423B3">
        <w:rPr>
          <w:rFonts w:ascii="Times New Roman" w:hAnsi="Times New Roman"/>
          <w:sz w:val="28"/>
          <w:szCs w:val="28"/>
        </w:rPr>
        <w:t xml:space="preserve">.), заступника міського голови з питань діяльності виконавчих органів ради Коваля В.С. </w:t>
      </w:r>
    </w:p>
    <w:tbl>
      <w:tblPr>
        <w:tblW w:w="9850" w:type="dxa"/>
        <w:tblInd w:w="-12" w:type="dxa"/>
        <w:tblLook w:val="01E0"/>
      </w:tblPr>
      <w:tblGrid>
        <w:gridCol w:w="3283"/>
        <w:gridCol w:w="3283"/>
        <w:gridCol w:w="3284"/>
      </w:tblGrid>
      <w:tr w:rsidR="007C631D" w:rsidRPr="00D423B3" w:rsidTr="003816AF">
        <w:trPr>
          <w:trHeight w:val="552"/>
        </w:trPr>
        <w:tc>
          <w:tcPr>
            <w:tcW w:w="3283" w:type="dxa"/>
          </w:tcPr>
          <w:p w:rsidR="007C631D" w:rsidRPr="003816AF" w:rsidRDefault="007C631D" w:rsidP="00762260">
            <w:pPr>
              <w:rPr>
                <w:rFonts w:ascii="Times New Roman" w:hAnsi="Times New Roman"/>
                <w:sz w:val="28"/>
                <w:szCs w:val="28"/>
              </w:rPr>
            </w:pPr>
            <w:r w:rsidRPr="003816AF">
              <w:rPr>
                <w:rFonts w:ascii="Times New Roman" w:hAnsi="Times New Roman"/>
                <w:sz w:val="28"/>
                <w:szCs w:val="28"/>
              </w:rPr>
              <w:t>Міський голова </w:t>
            </w:r>
          </w:p>
        </w:tc>
        <w:tc>
          <w:tcPr>
            <w:tcW w:w="3283" w:type="dxa"/>
          </w:tcPr>
          <w:p w:rsidR="007C631D" w:rsidRPr="003816AF" w:rsidRDefault="007C631D" w:rsidP="00381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16AF">
              <w:rPr>
                <w:rFonts w:ascii="Times New Roman" w:hAnsi="Times New Roman"/>
                <w:sz w:val="28"/>
                <w:szCs w:val="28"/>
              </w:rPr>
              <w:t>(підпис)</w:t>
            </w:r>
          </w:p>
        </w:tc>
        <w:tc>
          <w:tcPr>
            <w:tcW w:w="3284" w:type="dxa"/>
          </w:tcPr>
          <w:p w:rsidR="007C631D" w:rsidRPr="003816AF" w:rsidRDefault="007C631D" w:rsidP="00762260">
            <w:pPr>
              <w:rPr>
                <w:rFonts w:ascii="Times New Roman" w:hAnsi="Times New Roman"/>
                <w:sz w:val="28"/>
                <w:szCs w:val="28"/>
              </w:rPr>
            </w:pPr>
            <w:r w:rsidRPr="003816AF">
              <w:rPr>
                <w:rFonts w:ascii="Times New Roman" w:hAnsi="Times New Roman"/>
                <w:sz w:val="28"/>
                <w:szCs w:val="28"/>
              </w:rPr>
              <w:t>Андрій ЗАЛІВСЬКИЙ</w:t>
            </w:r>
          </w:p>
        </w:tc>
      </w:tr>
    </w:tbl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Default="007C631D" w:rsidP="00720C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ради                                                              Олександр ГРАСУЛОВ</w:t>
      </w: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ab/>
      </w:r>
      <w:r w:rsidRPr="00D423B3">
        <w:rPr>
          <w:rFonts w:ascii="Times New Roman" w:hAnsi="Times New Roman"/>
          <w:sz w:val="28"/>
          <w:szCs w:val="28"/>
        </w:rPr>
        <w:tab/>
      </w:r>
      <w:r w:rsidRPr="00D423B3">
        <w:rPr>
          <w:rFonts w:ascii="Times New Roman" w:hAnsi="Times New Roman"/>
          <w:sz w:val="28"/>
          <w:szCs w:val="28"/>
        </w:rPr>
        <w:tab/>
        <w:t xml:space="preserve">                              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Голова постійної депутатської комісії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 з питань охорони здоров’я, 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праці та соціальної політики, освіти, 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>культури, духовного відродження, сім</w:t>
      </w:r>
      <w:r>
        <w:rPr>
          <w:rFonts w:ascii="Times New Roman" w:hAnsi="Times New Roman"/>
          <w:sz w:val="28"/>
          <w:szCs w:val="28"/>
        </w:rPr>
        <w:t>’</w:t>
      </w:r>
      <w:r w:rsidRPr="00D423B3">
        <w:rPr>
          <w:rFonts w:ascii="Times New Roman" w:hAnsi="Times New Roman"/>
          <w:sz w:val="28"/>
          <w:szCs w:val="28"/>
        </w:rPr>
        <w:t>ї ,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молоді та спорту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Наталя </w:t>
      </w:r>
      <w:r w:rsidRPr="00D423B3">
        <w:rPr>
          <w:rFonts w:ascii="Times New Roman" w:hAnsi="Times New Roman"/>
          <w:sz w:val="28"/>
          <w:szCs w:val="28"/>
        </w:rPr>
        <w:t xml:space="preserve"> КУ</w:t>
      </w:r>
      <w:r>
        <w:rPr>
          <w:rFonts w:ascii="Times New Roman" w:hAnsi="Times New Roman"/>
          <w:sz w:val="28"/>
          <w:szCs w:val="28"/>
        </w:rPr>
        <w:t>РІВЧАК</w:t>
      </w:r>
      <w:r w:rsidRPr="00D423B3">
        <w:rPr>
          <w:rFonts w:ascii="Times New Roman" w:hAnsi="Times New Roman"/>
          <w:sz w:val="28"/>
          <w:szCs w:val="28"/>
        </w:rPr>
        <w:t xml:space="preserve"> </w:t>
      </w: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7C631D" w:rsidRPr="00D423B3" w:rsidRDefault="007C631D" w:rsidP="00A37AC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Володимир КОВАЛЬ    </w:t>
      </w: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D423B3">
        <w:rPr>
          <w:rFonts w:ascii="Times New Roman" w:hAnsi="Times New Roman"/>
          <w:sz w:val="28"/>
          <w:szCs w:val="28"/>
        </w:rPr>
        <w:t xml:space="preserve"> юридичного відділу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423B3">
        <w:rPr>
          <w:rFonts w:ascii="Times New Roman" w:hAnsi="Times New Roman"/>
          <w:sz w:val="28"/>
          <w:szCs w:val="28"/>
        </w:rPr>
        <w:t xml:space="preserve">   Тетяна ЛІНИНСЬКА</w:t>
      </w: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  <w:r w:rsidRPr="00D423B3">
        <w:rPr>
          <w:rFonts w:ascii="Times New Roman" w:hAnsi="Times New Roman"/>
          <w:sz w:val="28"/>
          <w:szCs w:val="28"/>
        </w:rPr>
        <w:t xml:space="preserve">Начальник відділу охорони здоров’я                        Мирослав ПУЩИК           </w:t>
      </w:r>
      <w:r w:rsidRPr="00D423B3">
        <w:rPr>
          <w:rFonts w:ascii="Times New Roman" w:hAnsi="Times New Roman"/>
          <w:sz w:val="28"/>
          <w:szCs w:val="28"/>
        </w:rPr>
        <w:tab/>
      </w:r>
    </w:p>
    <w:p w:rsidR="007C631D" w:rsidRPr="00D423B3" w:rsidRDefault="007C631D" w:rsidP="00720CD9">
      <w:pPr>
        <w:jc w:val="both"/>
        <w:rPr>
          <w:rFonts w:ascii="Times New Roman" w:hAnsi="Times New Roman"/>
          <w:sz w:val="28"/>
          <w:szCs w:val="28"/>
        </w:rPr>
      </w:pPr>
    </w:p>
    <w:sectPr w:rsidR="007C631D" w:rsidRPr="00D423B3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A95CE3A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7335"/>
    <w:rsid w:val="0009162A"/>
    <w:rsid w:val="00092067"/>
    <w:rsid w:val="000B7398"/>
    <w:rsid w:val="000C1D39"/>
    <w:rsid w:val="000C5EB0"/>
    <w:rsid w:val="000E068C"/>
    <w:rsid w:val="000E0F44"/>
    <w:rsid w:val="000E3EC7"/>
    <w:rsid w:val="000F5FC9"/>
    <w:rsid w:val="001060C9"/>
    <w:rsid w:val="001124DA"/>
    <w:rsid w:val="001612DE"/>
    <w:rsid w:val="0016501E"/>
    <w:rsid w:val="001A6EE8"/>
    <w:rsid w:val="0021382C"/>
    <w:rsid w:val="00233A21"/>
    <w:rsid w:val="00247BAC"/>
    <w:rsid w:val="00265D8D"/>
    <w:rsid w:val="0028758E"/>
    <w:rsid w:val="002A57E9"/>
    <w:rsid w:val="002C2187"/>
    <w:rsid w:val="00315367"/>
    <w:rsid w:val="003519DC"/>
    <w:rsid w:val="003537F5"/>
    <w:rsid w:val="00360728"/>
    <w:rsid w:val="003816AF"/>
    <w:rsid w:val="003C4F09"/>
    <w:rsid w:val="00413EF5"/>
    <w:rsid w:val="0041549B"/>
    <w:rsid w:val="00434EA4"/>
    <w:rsid w:val="0045023B"/>
    <w:rsid w:val="0049271A"/>
    <w:rsid w:val="0049721C"/>
    <w:rsid w:val="004B4CA0"/>
    <w:rsid w:val="004D7CAC"/>
    <w:rsid w:val="004E3B7F"/>
    <w:rsid w:val="004F1C7C"/>
    <w:rsid w:val="0050033B"/>
    <w:rsid w:val="0050190B"/>
    <w:rsid w:val="005047D4"/>
    <w:rsid w:val="00506433"/>
    <w:rsid w:val="00526D96"/>
    <w:rsid w:val="005446E9"/>
    <w:rsid w:val="005901A1"/>
    <w:rsid w:val="00592A64"/>
    <w:rsid w:val="005C6D5F"/>
    <w:rsid w:val="005C7C77"/>
    <w:rsid w:val="00621681"/>
    <w:rsid w:val="00624134"/>
    <w:rsid w:val="00624AD0"/>
    <w:rsid w:val="006271C7"/>
    <w:rsid w:val="00641DD8"/>
    <w:rsid w:val="00642FE2"/>
    <w:rsid w:val="006435E9"/>
    <w:rsid w:val="006B3F15"/>
    <w:rsid w:val="00720CD9"/>
    <w:rsid w:val="00762260"/>
    <w:rsid w:val="007B518B"/>
    <w:rsid w:val="007C631D"/>
    <w:rsid w:val="007F3E81"/>
    <w:rsid w:val="007F6C7B"/>
    <w:rsid w:val="00877261"/>
    <w:rsid w:val="008C7573"/>
    <w:rsid w:val="00925C09"/>
    <w:rsid w:val="0094247C"/>
    <w:rsid w:val="0094480F"/>
    <w:rsid w:val="0099599C"/>
    <w:rsid w:val="00A16B42"/>
    <w:rsid w:val="00A37AC2"/>
    <w:rsid w:val="00A41437"/>
    <w:rsid w:val="00A86F97"/>
    <w:rsid w:val="00AC4146"/>
    <w:rsid w:val="00AC4769"/>
    <w:rsid w:val="00B14242"/>
    <w:rsid w:val="00B42FCD"/>
    <w:rsid w:val="00B447AD"/>
    <w:rsid w:val="00B61A66"/>
    <w:rsid w:val="00B841C1"/>
    <w:rsid w:val="00BB69CD"/>
    <w:rsid w:val="00BC2108"/>
    <w:rsid w:val="00BD07B0"/>
    <w:rsid w:val="00BD7E02"/>
    <w:rsid w:val="00BE3CCE"/>
    <w:rsid w:val="00BF5FD3"/>
    <w:rsid w:val="00BF6E8E"/>
    <w:rsid w:val="00C606A6"/>
    <w:rsid w:val="00C71483"/>
    <w:rsid w:val="00C76F67"/>
    <w:rsid w:val="00D35676"/>
    <w:rsid w:val="00D423B3"/>
    <w:rsid w:val="00D63362"/>
    <w:rsid w:val="00D91AF9"/>
    <w:rsid w:val="00E26AE7"/>
    <w:rsid w:val="00E40861"/>
    <w:rsid w:val="00E4227E"/>
    <w:rsid w:val="00E74A7A"/>
    <w:rsid w:val="00E93525"/>
    <w:rsid w:val="00E97789"/>
    <w:rsid w:val="00EB1820"/>
    <w:rsid w:val="00EB5F9B"/>
    <w:rsid w:val="00EB7D3D"/>
    <w:rsid w:val="00ED2329"/>
    <w:rsid w:val="00F07AAA"/>
    <w:rsid w:val="00F21BDB"/>
    <w:rsid w:val="00F21BED"/>
    <w:rsid w:val="00F318F2"/>
    <w:rsid w:val="00F56AB7"/>
    <w:rsid w:val="00F7160A"/>
    <w:rsid w:val="00F94467"/>
    <w:rsid w:val="00FB7C8F"/>
    <w:rsid w:val="00FF01C4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DD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1"/>
    <w:uiPriority w:val="99"/>
    <w:rsid w:val="005446E9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97789"/>
    <w:rPr>
      <w:rFonts w:ascii="Courier New" w:hAnsi="Courier New" w:cs="Courier New"/>
      <w:sz w:val="20"/>
      <w:szCs w:val="20"/>
      <w:lang w:eastAsia="en-US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5446E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5446E9"/>
    <w:rPr>
      <w:rFonts w:ascii="Courier New" w:hAnsi="Courier New" w:cs="Courier New"/>
      <w:lang w:val="ru-RU" w:eastAsia="ru-RU" w:bidi="ar-SA"/>
    </w:rPr>
  </w:style>
  <w:style w:type="character" w:customStyle="1" w:styleId="HTML">
    <w:name w:val="Стандартний HTML Знак"/>
    <w:basedOn w:val="DefaultParagraphFont"/>
    <w:uiPriority w:val="99"/>
    <w:locked/>
    <w:rsid w:val="00720CD9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1344</Words>
  <Characters>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42</cp:revision>
  <cp:lastPrinted>2025-01-07T12:07:00Z</cp:lastPrinted>
  <dcterms:created xsi:type="dcterms:W3CDTF">2024-11-12T12:30:00Z</dcterms:created>
  <dcterms:modified xsi:type="dcterms:W3CDTF">2025-03-20T11:45:00Z</dcterms:modified>
</cp:coreProperties>
</file>